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1"/>
        <w:tblW w:w="9390" w:type="dxa"/>
        <w:tblInd w:w="-34" w:type="dxa"/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34"/>
        <w:gridCol w:w="2992"/>
        <w:gridCol w:w="1652"/>
        <w:gridCol w:w="4712"/>
      </w:tblGrid>
      <w:tr w:rsidR="00DA5D97" w:rsidRPr="00DA5D97" w14:paraId="017ABF16" w14:textId="77777777" w:rsidTr="004911C5">
        <w:trPr>
          <w:trHeight w:val="567"/>
        </w:trPr>
        <w:tc>
          <w:tcPr>
            <w:tcW w:w="9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CE8C7" w14:textId="77777777" w:rsidR="00DA5D97" w:rsidRPr="00DA5D97" w:rsidRDefault="00DA5D97" w:rsidP="00DA5D97">
            <w:pPr>
              <w:rPr>
                <w:rFonts w:ascii="Arial" w:hAnsi="Arial" w:cs="Arial"/>
                <w:color w:val="002C5F"/>
                <w:sz w:val="20"/>
                <w:szCs w:val="20"/>
              </w:rPr>
            </w:pPr>
            <w:r w:rsidRPr="00DA5D97">
              <w:rPr>
                <w:rFonts w:ascii="Arial" w:hAnsi="Arial" w:cs="Arial"/>
                <w:b/>
                <w:color w:val="002C5F"/>
                <w:sz w:val="32"/>
                <w:szCs w:val="32"/>
              </w:rPr>
              <w:t>Betriebliche Auskunft zum Arbeitsschutz                     Teil</w:t>
            </w:r>
            <w:r w:rsidR="00226878">
              <w:rPr>
                <w:rFonts w:ascii="Arial" w:hAnsi="Arial" w:cs="Arial"/>
                <w:b/>
                <w:color w:val="002C5F"/>
                <w:sz w:val="32"/>
                <w:szCs w:val="32"/>
              </w:rPr>
              <w:t xml:space="preserve"> B</w:t>
            </w:r>
          </w:p>
        </w:tc>
      </w:tr>
      <w:tr w:rsidR="00DA5D97" w:rsidRPr="00DA5D97" w14:paraId="1EFFE5E4" w14:textId="77777777" w:rsidTr="004911C5">
        <w:trPr>
          <w:trHeight w:val="375"/>
        </w:trPr>
        <w:tc>
          <w:tcPr>
            <w:tcW w:w="9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016996" w14:textId="77777777" w:rsidR="00DA5D97" w:rsidRPr="00DA5D97" w:rsidRDefault="00DA5D97" w:rsidP="00DA5D9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A5D97">
              <w:rPr>
                <w:rFonts w:ascii="Arial" w:hAnsi="Arial" w:cs="Arial"/>
                <w:color w:val="FF0000"/>
                <w:sz w:val="20"/>
                <w:szCs w:val="20"/>
              </w:rPr>
              <w:t>Werden die Arbeiten auf der Baustelle nicht kurzfristig aufgenommen, so ist dieser Teil B der betrieblichen Auskunft wenigstens 1 Woche vor Arbeitsbeginn auf der Baustelle an den Koordinator zu übermitteln.</w:t>
            </w:r>
          </w:p>
          <w:p w14:paraId="1A3C867B" w14:textId="77777777" w:rsidR="00DA5D97" w:rsidRPr="00DA5D97" w:rsidRDefault="00DA5D97" w:rsidP="00DA5D9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A5D97" w:rsidRPr="00DA5D97" w14:paraId="10B8365C" w14:textId="77777777" w:rsidTr="004911C5">
        <w:trPr>
          <w:trHeight w:val="454"/>
        </w:trPr>
        <w:tc>
          <w:tcPr>
            <w:tcW w:w="93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32110" w14:textId="77777777" w:rsidR="00DA5D97" w:rsidRPr="00DA5D97" w:rsidRDefault="00DA5D97" w:rsidP="00DA5D9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A5D97">
              <w:rPr>
                <w:rFonts w:ascii="Arial" w:hAnsi="Arial" w:cs="Arial"/>
                <w:b/>
                <w:sz w:val="28"/>
                <w:szCs w:val="28"/>
              </w:rPr>
              <w:t>Angaben zur Baustelle</w:t>
            </w:r>
          </w:p>
        </w:tc>
      </w:tr>
      <w:tr w:rsidR="00DA5D97" w:rsidRPr="00DA5D97" w14:paraId="4FC1B82E" w14:textId="77777777" w:rsidTr="004911C5">
        <w:trPr>
          <w:trHeight w:val="20"/>
        </w:trPr>
        <w:tc>
          <w:tcPr>
            <w:tcW w:w="9390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0A2F35" w14:textId="77777777" w:rsidR="00DA5D97" w:rsidRPr="00DA5D97" w:rsidRDefault="00DA5D97" w:rsidP="00DA5D97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DA5D97" w:rsidRPr="00DA5D97" w14:paraId="051FF291" w14:textId="77777777" w:rsidTr="004911C5">
        <w:trPr>
          <w:trHeight w:val="397"/>
        </w:trPr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5C391D4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Aufsichtsführender</w:t>
            </w:r>
          </w:p>
          <w:p w14:paraId="4ABE590B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 dieser Baustelle</w:t>
            </w:r>
          </w:p>
        </w:tc>
        <w:tc>
          <w:tcPr>
            <w:tcW w:w="16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6ACB79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ufsichtsführender Name"/>
            <w:tag w:val="Aufsichtsführender_Name"/>
            <w:id w:val="660740149"/>
            <w:placeholder>
              <w:docPart w:val="22228D57AF0149E6B26B8C5C4D127868"/>
            </w:placeholder>
            <w:showingPlcHdr/>
          </w:sdtPr>
          <w:sdtEndPr/>
          <w:sdtContent>
            <w:tc>
              <w:tcPr>
                <w:tcW w:w="4712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330C9795" w14:textId="77777777"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/>
                    <w:color w:val="808080"/>
                    <w:sz w:val="24"/>
                    <w:szCs w:val="24"/>
                  </w:rPr>
                  <w:t>…</w:t>
                </w:r>
              </w:p>
            </w:tc>
          </w:sdtContent>
        </w:sdt>
      </w:tr>
      <w:tr w:rsidR="00DA5D97" w:rsidRPr="00DA5D97" w14:paraId="503BDDD6" w14:textId="77777777" w:rsidTr="004911C5">
        <w:trPr>
          <w:trHeight w:val="397"/>
        </w:trPr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5A96A6F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0249" w14:textId="77777777" w:rsidR="00DA5D97" w:rsidRPr="00DA5D97" w:rsidRDefault="00DA5D97" w:rsidP="00DA5D97">
            <w:pPr>
              <w:rPr>
                <w:rFonts w:ascii="Arial" w:hAnsi="Arial" w:cs="Arial"/>
                <w:sz w:val="14"/>
                <w:szCs w:val="14"/>
              </w:rPr>
            </w:pPr>
            <w:r w:rsidRPr="00DA5D97">
              <w:rPr>
                <w:rFonts w:ascii="Arial" w:hAnsi="Arial" w:cs="Arial"/>
                <w:sz w:val="14"/>
                <w:szCs w:val="14"/>
              </w:rPr>
              <w:t>Qualifikation/ Beruf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ufsichtsführender Qualifikation"/>
            <w:tag w:val="Aufsichtsführender_Qualifikation"/>
            <w:id w:val="-691452038"/>
            <w:placeholder>
              <w:docPart w:val="BB1A85C85E0E4EA18DDF6754346D94E8"/>
            </w:placeholder>
            <w:showingPlcHdr/>
          </w:sdtPr>
          <w:sdtEndPr/>
          <w:sdtContent>
            <w:tc>
              <w:tcPr>
                <w:tcW w:w="47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21157BD2" w14:textId="77777777"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14:paraId="607942D7" w14:textId="77777777" w:rsidTr="004911C5">
        <w:trPr>
          <w:trHeight w:val="397"/>
        </w:trPr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3BA3D93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D8FA48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ufsichtsführender Telefon"/>
            <w:tag w:val="Aufsichtsführender_Telefon"/>
            <w:id w:val="657813028"/>
            <w:placeholder>
              <w:docPart w:val="C34116CD1F944FFB9B1B9091918B9008"/>
            </w:placeholder>
            <w:showingPlcHdr/>
          </w:sdtPr>
          <w:sdtEndPr/>
          <w:sdtContent>
            <w:tc>
              <w:tcPr>
                <w:tcW w:w="4712" w:type="dxa"/>
                <w:tcBorders>
                  <w:top w:val="single" w:sz="4" w:space="0" w:color="auto"/>
                  <w:left w:val="single" w:sz="4" w:space="0" w:color="auto"/>
                </w:tcBorders>
                <w:vAlign w:val="center"/>
              </w:tcPr>
              <w:p w14:paraId="310679BE" w14:textId="77777777"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/>
                    <w:color w:val="808080"/>
                    <w:sz w:val="24"/>
                    <w:szCs w:val="24"/>
                  </w:rPr>
                  <w:t>…</w:t>
                </w:r>
              </w:p>
            </w:tc>
          </w:sdtContent>
        </w:sdt>
      </w:tr>
      <w:tr w:rsidR="00DA5D97" w:rsidRPr="00DA5D97" w14:paraId="40DC45DF" w14:textId="77777777" w:rsidTr="004911C5">
        <w:trPr>
          <w:trHeight w:val="397"/>
        </w:trPr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0623A0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 xml:space="preserve">Ausgebildeter Ersthelfer </w:t>
            </w:r>
          </w:p>
          <w:p w14:paraId="31916BB8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 dieser Baustelle</w:t>
            </w:r>
          </w:p>
        </w:tc>
        <w:tc>
          <w:tcPr>
            <w:tcW w:w="16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DE4D55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rsthelfer Name"/>
            <w:tag w:val="Ersthelfer_Name"/>
            <w:id w:val="1367714595"/>
            <w:placeholder>
              <w:docPart w:val="861F15F20EB845AB9253C263CF9B2356"/>
            </w:placeholder>
            <w:showingPlcHdr/>
          </w:sdtPr>
          <w:sdtEndPr/>
          <w:sdtContent>
            <w:tc>
              <w:tcPr>
                <w:tcW w:w="4712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15498767" w14:textId="77777777"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14:paraId="1ABA1FBC" w14:textId="77777777" w:rsidTr="004911C5">
        <w:trPr>
          <w:trHeight w:val="397"/>
        </w:trPr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D71527A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03AF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rsthelfer Telefon"/>
            <w:tag w:val="Erstherlfer_Telefon"/>
            <w:id w:val="-280887703"/>
            <w:placeholder>
              <w:docPart w:val="8A8BB731990847DBA8415ADDB0072AC3"/>
            </w:placeholder>
            <w:showingPlcHdr/>
          </w:sdtPr>
          <w:sdtEndPr/>
          <w:sdtContent>
            <w:tc>
              <w:tcPr>
                <w:tcW w:w="47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4D7849F5" w14:textId="77777777"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14:paraId="22FBF89F" w14:textId="77777777" w:rsidTr="004911C5">
        <w:trPr>
          <w:trHeight w:val="397"/>
        </w:trPr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1604011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86C50A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Gültig bis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rsthelfer bis"/>
            <w:tag w:val="Ersthelfer_bis"/>
            <w:id w:val="-1256279180"/>
            <w:placeholder>
              <w:docPart w:val="6C44D3A5EA324DF0BE6C123CE44C6B89"/>
            </w:placeholder>
            <w:showingPlcHdr/>
          </w:sdtPr>
          <w:sdtEndPr/>
          <w:sdtContent>
            <w:tc>
              <w:tcPr>
                <w:tcW w:w="4712" w:type="dxa"/>
                <w:tcBorders>
                  <w:top w:val="single" w:sz="4" w:space="0" w:color="auto"/>
                  <w:left w:val="single" w:sz="4" w:space="0" w:color="auto"/>
                </w:tcBorders>
                <w:vAlign w:val="center"/>
              </w:tcPr>
              <w:p w14:paraId="1141C3AA" w14:textId="77777777"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/>
                    <w:color w:val="808080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14:paraId="45C2440E" w14:textId="77777777" w:rsidTr="004911C5">
        <w:trPr>
          <w:trHeight w:val="1049"/>
        </w:trPr>
        <w:tc>
          <w:tcPr>
            <w:tcW w:w="3026" w:type="dxa"/>
            <w:gridSpan w:val="2"/>
            <w:tcBorders>
              <w:right w:val="single" w:sz="4" w:space="0" w:color="auto"/>
            </w:tcBorders>
            <w:vAlign w:val="center"/>
          </w:tcPr>
          <w:p w14:paraId="377DB784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Werden Subunternehmer auf dieser Baustelle tätig?</w:t>
            </w:r>
          </w:p>
        </w:tc>
        <w:tc>
          <w:tcPr>
            <w:tcW w:w="6364" w:type="dxa"/>
            <w:gridSpan w:val="2"/>
            <w:vAlign w:val="center"/>
          </w:tcPr>
          <w:p w14:paraId="6CF60EEE" w14:textId="77777777" w:rsidR="00DA5D97" w:rsidRPr="00DA5D97" w:rsidRDefault="00DA5D97" w:rsidP="00DA5D97">
            <w:pPr>
              <w:rPr>
                <w:rFonts w:ascii="Arial" w:hAnsi="Arial" w:cs="Arial"/>
                <w:sz w:val="10"/>
                <w:szCs w:val="10"/>
              </w:rPr>
            </w:pPr>
          </w:p>
          <w:p w14:paraId="36A7A158" w14:textId="77777777" w:rsidR="00DA5D97" w:rsidRPr="00DA5D97" w:rsidRDefault="00775C45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Nachunternehmer Nein"/>
                <w:tag w:val="Nachunternehmer_Nein"/>
                <w:id w:val="-563643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</w:r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Nachunternehmer Ja"/>
                <w:tag w:val="Nachunternehmer_Ja"/>
                <w:id w:val="1388221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>Ja, Name: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NU_Name"/>
                <w:tag w:val="NU_Name"/>
                <w:id w:val="2142221669"/>
                <w:placeholder>
                  <w:docPart w:val="22B41F6215BC4F8EB22D2904A77D3888"/>
                </w:placeholder>
                <w:showingPlcHdr/>
              </w:sdtPr>
              <w:sdtEndPr/>
              <w:sdtContent>
                <w:r w:rsidR="00DA5D97" w:rsidRPr="00DA5D97">
                  <w:rPr>
                    <w:rFonts w:ascii="Arial" w:hAnsi="Arial"/>
                    <w:color w:val="808080"/>
                    <w:sz w:val="20"/>
                    <w:szCs w:val="20"/>
                  </w:rPr>
                  <w:t>…</w:t>
                </w:r>
              </w:sdtContent>
            </w:sdt>
          </w:p>
          <w:p w14:paraId="57E58190" w14:textId="77777777" w:rsidR="00DA5D97" w:rsidRPr="00DA5D97" w:rsidRDefault="00DA5D97" w:rsidP="00DA5D97">
            <w:pPr>
              <w:rPr>
                <w:rFonts w:ascii="Arial" w:hAnsi="Arial" w:cs="Arial"/>
                <w:sz w:val="10"/>
                <w:szCs w:val="10"/>
              </w:rPr>
            </w:pPr>
          </w:p>
          <w:p w14:paraId="1AA84DED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Bei mehreren Subunternehmern kann für die Meldung Teil D der betrieblichen Auskunft verwendet werden.</w:t>
            </w:r>
          </w:p>
        </w:tc>
      </w:tr>
      <w:tr w:rsidR="00DA5D97" w:rsidRPr="00DA5D97" w14:paraId="1559C2DE" w14:textId="77777777" w:rsidTr="004911C5">
        <w:trPr>
          <w:trHeight w:val="28"/>
        </w:trPr>
        <w:tc>
          <w:tcPr>
            <w:tcW w:w="9390" w:type="dxa"/>
            <w:gridSpan w:val="4"/>
            <w:tcBorders>
              <w:left w:val="nil"/>
              <w:right w:val="nil"/>
            </w:tcBorders>
            <w:vAlign w:val="center"/>
          </w:tcPr>
          <w:p w14:paraId="48B9A773" w14:textId="77777777" w:rsidR="00DA5D97" w:rsidRPr="00DA5D97" w:rsidRDefault="00DA5D97" w:rsidP="00DA5D97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A5D97" w:rsidRPr="00DA5D97" w14:paraId="6C94D4C4" w14:textId="7777777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2F957B31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Beginn der Arbeiten auf der Baustelle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A3D7A7" w14:textId="77777777" w:rsidR="00DA5D97" w:rsidRPr="00DA5D97" w:rsidRDefault="00775C45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Beginn Baustelle"/>
                <w:tag w:val="Beginn_Baustelle"/>
                <w:id w:val="-808164997"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DA5D97" w:rsidRPr="00DA5D97" w14:paraId="149E9C2F" w14:textId="7777777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24B35EC3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Vorauss. Ende der Arbeiten auf der Baustelle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47268D" w14:textId="77777777" w:rsidR="00DA5D97" w:rsidRPr="00DA5D97" w:rsidRDefault="00775C45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Ende Baustelle"/>
                <w:tag w:val="Ende_Baustelle"/>
                <w:id w:val="1335490763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DA5D97" w:rsidRPr="00DA5D97" w14:paraId="0AFBFF76" w14:textId="7777777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23DA69F4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Höchstanzahl der Beschäftigten auf der Baustelle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14:paraId="0D1F75EF" w14:textId="77777777" w:rsidR="00DA5D97" w:rsidRPr="00DA5D97" w:rsidRDefault="00775C45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Beschäftigte Baustelle"/>
                <w:tag w:val="Beschäftigte_Baustelle"/>
                <w:id w:val="-503669346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DA5D97" w:rsidRPr="00DA5D97" w14:paraId="6A740E4A" w14:textId="7777777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0083F6BC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Arbeitszeit auf der Baustelle, einschl. Pausen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14:paraId="619D4BDB" w14:textId="77777777" w:rsidR="00DA5D97" w:rsidRPr="00DA5D97" w:rsidRDefault="00775C45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Arbeitszeit Baustelle"/>
                <w:tag w:val="Arbeitszeit_Baustelle"/>
                <w:id w:val="1008099417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DA5D97" w:rsidRPr="00DA5D97" w14:paraId="0781D9FE" w14:textId="7777777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01550A3F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Aufbewahrungsort des Feuerlöschers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</w:rPr>
              <w:alias w:val="Feuerlöscher"/>
              <w:tag w:val="Feuerlöscher"/>
              <w:id w:val="-1793283129"/>
              <w:showingPlcHdr/>
            </w:sdtPr>
            <w:sdtEndPr/>
            <w:sdtContent>
              <w:p w14:paraId="3676D2CD" w14:textId="77777777"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color w:val="000000" w:themeColor="text1"/>
                    <w:sz w:val="24"/>
                    <w:szCs w:val="24"/>
                  </w:rPr>
                  <w:t>…</w:t>
                </w:r>
              </w:p>
            </w:sdtContent>
          </w:sdt>
        </w:tc>
      </w:tr>
      <w:tr w:rsidR="00DA5D97" w:rsidRPr="00DA5D97" w14:paraId="479C9C26" w14:textId="7777777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1B94AA36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Aufbewahrungsort des Verbandskastens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</w:rPr>
              <w:alias w:val="Verbandskasten"/>
              <w:tag w:val="Verbandskasten"/>
              <w:id w:val="1513956821"/>
              <w:showingPlcHdr/>
            </w:sdtPr>
            <w:sdtEndPr/>
            <w:sdtContent>
              <w:p w14:paraId="3152914A" w14:textId="77777777"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</w:tc>
      </w:tr>
      <w:tr w:rsidR="00DA5D97" w:rsidRPr="00DA5D97" w14:paraId="6E7E486C" w14:textId="77777777" w:rsidTr="004911C5">
        <w:trPr>
          <w:trHeight w:val="28"/>
        </w:trPr>
        <w:tc>
          <w:tcPr>
            <w:tcW w:w="9390" w:type="dxa"/>
            <w:gridSpan w:val="4"/>
            <w:tcBorders>
              <w:left w:val="nil"/>
              <w:right w:val="nil"/>
            </w:tcBorders>
            <w:vAlign w:val="center"/>
          </w:tcPr>
          <w:p w14:paraId="5E1F3698" w14:textId="77777777" w:rsidR="00DA5D97" w:rsidRPr="00DA5D97" w:rsidRDefault="00DA5D97" w:rsidP="00DA5D97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A5D97" w:rsidRPr="00DA5D97" w14:paraId="698B382F" w14:textId="77777777" w:rsidTr="004911C5">
        <w:trPr>
          <w:trHeight w:val="56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7DAD43F4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Sind die Gefährdungsbeurteilungen durchgeführt?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14:paraId="7B14D70E" w14:textId="77777777" w:rsidR="00DA5D97" w:rsidRPr="00DA5D97" w:rsidRDefault="00775C45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Gefährdungsbeurteilung_Nein"/>
                <w:tag w:val="Gefährdungsbeurteilung_Nein"/>
                <w:id w:val="110561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8"/>
                <w:szCs w:val="28"/>
              </w:rPr>
              <w:tab/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Gefährdungsbeurteilung Ja"/>
                <w:tag w:val="Gefährdungsbeurteilung_Ja"/>
                <w:id w:val="49499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>Ja,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  <w:t xml:space="preserve">wann: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Gefährdungsbeurteilung wann"/>
                <w:tag w:val="Gefährdungsbeurtelung_wann"/>
                <w:id w:val="-1087224567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____________</w:t>
                </w:r>
              </w:sdtContent>
            </w:sdt>
          </w:p>
        </w:tc>
      </w:tr>
      <w:tr w:rsidR="00DA5D97" w:rsidRPr="00DA5D97" w14:paraId="5183C57B" w14:textId="77777777" w:rsidTr="004911C5">
        <w:trPr>
          <w:trHeight w:val="56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1CF745E8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Sind die Betriebsanweisungen aufgestellt?*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14:paraId="55419F29" w14:textId="77777777" w:rsidR="00DA5D97" w:rsidRPr="00DA5D97" w:rsidRDefault="00775C45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Betriebsanweisung Nein"/>
                <w:tag w:val="Betriebsanweisung_Nein"/>
                <w:id w:val="-33946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8"/>
                <w:szCs w:val="28"/>
              </w:rPr>
              <w:tab/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Betriebsanweisungen Ja"/>
                <w:tag w:val="Betriebsanweisungen_Ja"/>
                <w:id w:val="2032297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Ja, wann: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Betriebsanweisung wann"/>
                <w:tag w:val="Betriebsanweisung_wann"/>
                <w:id w:val="481352102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____________</w:t>
                </w:r>
              </w:sdtContent>
            </w:sdt>
          </w:p>
        </w:tc>
      </w:tr>
      <w:tr w:rsidR="00DA5D97" w:rsidRPr="00DA5D97" w14:paraId="7FF68E68" w14:textId="77777777" w:rsidTr="004911C5">
        <w:trPr>
          <w:trHeight w:val="56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473BD481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Ist das Baustellenpersonal unterwiesen?*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14:paraId="5D542404" w14:textId="77777777" w:rsidR="00DA5D97" w:rsidRPr="00DA5D97" w:rsidRDefault="00775C45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Unterwiesen Nein"/>
                <w:tag w:val="Unterwiesen_Nein"/>
                <w:id w:val="-55385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Unterwiesen Ja"/>
                <w:tag w:val="Unterwiesen_Ja"/>
                <w:id w:val="-100119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Ja, wann: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Unterwiesen wann"/>
                <w:tag w:val="Unterwiesen_wann"/>
                <w:id w:val="-1320959047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____________</w:t>
                </w:r>
              </w:sdtContent>
            </w:sdt>
          </w:p>
        </w:tc>
      </w:tr>
      <w:tr w:rsidR="00DA5D97" w:rsidRPr="00DA5D97" w14:paraId="2FD61B33" w14:textId="77777777" w:rsidTr="004911C5">
        <w:trPr>
          <w:trHeight w:val="455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30C22DA2" w14:textId="77777777"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Sind die elektrischen Betriebsmittel geprüft?*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14:paraId="245D7173" w14:textId="77777777" w:rsidR="00DA5D97" w:rsidRPr="00DA5D97" w:rsidRDefault="00775C45" w:rsidP="00DA5D97">
            <w:pPr>
              <w:rPr>
                <w:rFonts w:ascii="Arial" w:hAnsi="Arial" w:cs="Arial"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Betriebsmittel geprüft Nein"/>
                <w:tag w:val="Betriebsmittel_geprüft_Nein"/>
                <w:id w:val="207630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Betriebsmittel geprüft Ja"/>
                <w:tag w:val="Betriebsmittel_geprüft_Ja"/>
                <w:id w:val="1931313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Ja, wann: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Betriebsmittel geprüft wann"/>
                <w:tag w:val="Betriebsmittel_geprüft_wann"/>
                <w:id w:val="-156310373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____________</w:t>
                </w:r>
              </w:sdtContent>
            </w:sdt>
          </w:p>
        </w:tc>
      </w:tr>
      <w:tr w:rsidR="00DA5D97" w:rsidRPr="00DA5D97" w14:paraId="412B6DC1" w14:textId="77777777" w:rsidTr="004911C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rHeight w:val="57"/>
          <w:jc w:val="center"/>
        </w:trPr>
        <w:tc>
          <w:tcPr>
            <w:tcW w:w="935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DE45E0" w14:textId="77777777" w:rsidR="00DA5D97" w:rsidRPr="00DA5D97" w:rsidRDefault="00DA5D97" w:rsidP="00DA5D97">
            <w:pPr>
              <w:ind w:left="-32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DA5D97" w:rsidRPr="00DA5D97" w14:paraId="38A0DA29" w14:textId="77777777" w:rsidTr="004911C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rHeight w:val="454"/>
          <w:jc w:val="center"/>
        </w:trPr>
        <w:tc>
          <w:tcPr>
            <w:tcW w:w="935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1E549D" w14:textId="77777777" w:rsidR="00DA5D97" w:rsidRPr="00DA5D97" w:rsidRDefault="00DA5D97" w:rsidP="00DA5D97">
            <w:pPr>
              <w:ind w:left="-32"/>
              <w:rPr>
                <w:rFonts w:ascii="Arial" w:hAnsi="Arial" w:cs="Arial"/>
                <w:b/>
                <w:sz w:val="28"/>
                <w:szCs w:val="28"/>
              </w:rPr>
            </w:pPr>
            <w:r w:rsidRPr="00DA5D97">
              <w:rPr>
                <w:rFonts w:ascii="Arial" w:hAnsi="Arial" w:cs="Arial"/>
                <w:b/>
                <w:sz w:val="28"/>
                <w:szCs w:val="28"/>
              </w:rPr>
              <w:t>*Auf der Baustelle vorzuhaltende Unterlagen</w:t>
            </w:r>
          </w:p>
        </w:tc>
      </w:tr>
      <w:tr w:rsidR="00DA5D97" w:rsidRPr="00DA5D97" w14:paraId="15480C1C" w14:textId="77777777" w:rsidTr="004911C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rHeight w:val="1303"/>
          <w:jc w:val="center"/>
        </w:trPr>
        <w:tc>
          <w:tcPr>
            <w:tcW w:w="93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DDE298B" w14:textId="77777777"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Gefährdungsbeurteilungen</w:t>
            </w:r>
          </w:p>
          <w:p w14:paraId="1EEC7A63" w14:textId="77777777"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Schriftliche Anweisungen (Montage, Abbruch u.a.)</w:t>
            </w:r>
          </w:p>
          <w:p w14:paraId="711FE6FA" w14:textId="77777777"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Betriebsanweisungen (Maschinen, Geräte, PSA, Rettungsmittel)</w:t>
            </w:r>
          </w:p>
          <w:p w14:paraId="6FECFBCE" w14:textId="77777777"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 xml:space="preserve">Aufbau- und Verwendungsanleitungen für Gerüste </w:t>
            </w:r>
          </w:p>
          <w:p w14:paraId="7184F8C2" w14:textId="77777777"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Unterweisungsnachweise, Fahrerlaubnisse</w:t>
            </w:r>
          </w:p>
        </w:tc>
      </w:tr>
    </w:tbl>
    <w:p w14:paraId="08055BBA" w14:textId="77777777" w:rsidR="00DA5D97" w:rsidRPr="00DA5D97" w:rsidRDefault="00DA5D97" w:rsidP="00226878">
      <w:pPr>
        <w:spacing w:after="0" w:line="240" w:lineRule="auto"/>
        <w:ind w:left="-142" w:right="-426" w:firstLine="142"/>
        <w:rPr>
          <w:rFonts w:ascii="Arial" w:eastAsia="Times New Roman" w:hAnsi="Arial" w:cs="Times New Roman"/>
          <w:sz w:val="24"/>
          <w:szCs w:val="24"/>
          <w:lang w:eastAsia="de-DE"/>
        </w:rPr>
      </w:pPr>
    </w:p>
    <w:tbl>
      <w:tblPr>
        <w:tblStyle w:val="Tabellenraster1"/>
        <w:tblW w:w="9248" w:type="dxa"/>
        <w:tblInd w:w="108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18"/>
        <w:gridCol w:w="2911"/>
        <w:gridCol w:w="4919"/>
      </w:tblGrid>
      <w:tr w:rsidR="00DA5D97" w:rsidRPr="00DA5D97" w14:paraId="23FE982A" w14:textId="77777777" w:rsidTr="004911C5">
        <w:trPr>
          <w:trHeight w:val="283"/>
        </w:trPr>
        <w:tc>
          <w:tcPr>
            <w:tcW w:w="9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9CA1F8" w14:textId="77777777" w:rsidR="00DA5D97" w:rsidRPr="00DA5D97" w:rsidRDefault="00DA5D97" w:rsidP="00DA5D97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A5D97">
              <w:rPr>
                <w:rFonts w:ascii="Arial" w:hAnsi="Arial" w:cs="Arial"/>
                <w:b/>
                <w:color w:val="002C5F"/>
                <w:sz w:val="20"/>
                <w:szCs w:val="20"/>
              </w:rPr>
              <w:lastRenderedPageBreak/>
              <w:t>Betriebliche Auskunft zum Arbeitsschutz, Teil B</w:t>
            </w:r>
          </w:p>
        </w:tc>
      </w:tr>
      <w:tr w:rsidR="00DA5D97" w:rsidRPr="00DA5D97" w14:paraId="646D75A1" w14:textId="77777777" w:rsidTr="004911C5">
        <w:trPr>
          <w:trHeight w:val="57"/>
        </w:trPr>
        <w:tc>
          <w:tcPr>
            <w:tcW w:w="9248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203A67" w14:textId="77777777" w:rsidR="00DA5D97" w:rsidRPr="00DA5D97" w:rsidRDefault="00DA5D97" w:rsidP="00DA5D9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A5D97">
              <w:rPr>
                <w:rFonts w:ascii="Arial" w:hAnsi="Arial" w:cs="Arial"/>
                <w:b/>
                <w:sz w:val="28"/>
                <w:szCs w:val="28"/>
              </w:rPr>
              <w:t>Übertragung von Arbeitgeberpflichten</w:t>
            </w:r>
          </w:p>
        </w:tc>
      </w:tr>
      <w:tr w:rsidR="00DA5D97" w:rsidRPr="00DA5D97" w14:paraId="6D236713" w14:textId="77777777" w:rsidTr="004911C5">
        <w:trPr>
          <w:trHeight w:val="20"/>
        </w:trPr>
        <w:tc>
          <w:tcPr>
            <w:tcW w:w="9248" w:type="dxa"/>
            <w:gridSpan w:val="3"/>
            <w:tcBorders>
              <w:left w:val="nil"/>
              <w:right w:val="nil"/>
            </w:tcBorders>
            <w:vAlign w:val="center"/>
          </w:tcPr>
          <w:p w14:paraId="56469733" w14:textId="77777777" w:rsidR="00DA5D97" w:rsidRPr="00DA5D97" w:rsidRDefault="00DA5D97" w:rsidP="00DA5D97">
            <w:pPr>
              <w:rPr>
                <w:rFonts w:ascii="Arial" w:hAnsi="Arial" w:cs="Arial"/>
                <w:noProof/>
                <w:sz w:val="6"/>
                <w:szCs w:val="6"/>
              </w:rPr>
            </w:pPr>
          </w:p>
        </w:tc>
      </w:tr>
      <w:tr w:rsidR="00DA5D97" w:rsidRPr="00DA5D97" w14:paraId="01B99F6B" w14:textId="77777777" w:rsidTr="004911C5">
        <w:trPr>
          <w:trHeight w:val="206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2364528" w14:textId="77777777" w:rsidR="00DA5D97" w:rsidRPr="00DA5D97" w:rsidRDefault="00DA5D97" w:rsidP="00DA5D97">
            <w:pPr>
              <w:rPr>
                <w:rFonts w:ascii="Arial" w:hAnsi="Arial" w:cs="Arial"/>
                <w:noProof/>
                <w:sz w:val="19"/>
                <w:szCs w:val="19"/>
              </w:rPr>
            </w:pPr>
            <w:r w:rsidRPr="00DA5D97">
              <w:rPr>
                <w:rFonts w:ascii="Arial" w:hAnsi="Arial" w:cs="Arial"/>
                <w:bCs/>
                <w:sz w:val="20"/>
                <w:szCs w:val="20"/>
              </w:rPr>
              <w:t>Herrn/Frau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G-Pflichten Name"/>
            <w:tag w:val="AG-Pflichten_Name"/>
            <w:id w:val="1846278147"/>
            <w:showingPlcHdr/>
          </w:sdtPr>
          <w:sdtEndPr/>
          <w:sdtContent>
            <w:tc>
              <w:tcPr>
                <w:tcW w:w="7830" w:type="dxa"/>
                <w:gridSpan w:val="2"/>
                <w:tcBorders>
                  <w:left w:val="single" w:sz="4" w:space="0" w:color="auto"/>
                </w:tcBorders>
                <w:vAlign w:val="center"/>
              </w:tcPr>
              <w:p w14:paraId="7707CFBE" w14:textId="77777777" w:rsidR="00DA5D97" w:rsidRPr="00DA5D97" w:rsidRDefault="00DA5D97" w:rsidP="00DA5D97">
                <w:pPr>
                  <w:rPr>
                    <w:rFonts w:ascii="Arial" w:hAnsi="Arial" w:cs="Arial"/>
                    <w:noProof/>
                    <w:sz w:val="28"/>
                    <w:szCs w:val="28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14:paraId="5F485AB3" w14:textId="77777777" w:rsidTr="004911C5">
        <w:trPr>
          <w:trHeight w:val="443"/>
        </w:trPr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14:paraId="49258BEF" w14:textId="77777777" w:rsidR="00DA5D97" w:rsidRPr="00DA5D97" w:rsidRDefault="00DA5D97" w:rsidP="00DA5D97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20"/>
                <w:szCs w:val="20"/>
              </w:rPr>
              <w:t xml:space="preserve">der Firma      </w:t>
            </w:r>
          </w:p>
        </w:tc>
        <w:tc>
          <w:tcPr>
            <w:tcW w:w="7830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</w:rPr>
              <w:alias w:val="AG-Pflichten Firma"/>
              <w:tag w:val="AG-Pflichten_Firma"/>
              <w:id w:val="857167084"/>
              <w:showingPlcHdr/>
            </w:sdtPr>
            <w:sdtEndPr/>
            <w:sdtContent>
              <w:p w14:paraId="40763548" w14:textId="77777777" w:rsidR="00DA5D97" w:rsidRPr="00DA5D97" w:rsidRDefault="00DA5D97" w:rsidP="00DA5D97">
                <w:pPr>
                  <w:pBdr>
                    <w:bottom w:val="single" w:sz="12" w:space="1" w:color="auto"/>
                  </w:pBdr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1E6D364" w14:textId="77777777" w:rsidR="00DA5D97" w:rsidRPr="00DA5D97" w:rsidRDefault="00DA5D97" w:rsidP="00DA5D97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(Name und Anschrift der Firma)</w:t>
            </w:r>
          </w:p>
        </w:tc>
      </w:tr>
      <w:tr w:rsidR="00DA5D97" w:rsidRPr="00DA5D97" w14:paraId="3DB64CEE" w14:textId="77777777" w:rsidTr="004911C5">
        <w:trPr>
          <w:trHeight w:val="373"/>
        </w:trPr>
        <w:tc>
          <w:tcPr>
            <w:tcW w:w="9248" w:type="dxa"/>
            <w:gridSpan w:val="3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5CC67C8" w14:textId="77777777" w:rsidR="00DA5D97" w:rsidRPr="00DA5D97" w:rsidRDefault="00DA5D97" w:rsidP="00DA5D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A5D97">
              <w:rPr>
                <w:rFonts w:ascii="Arial" w:hAnsi="Arial" w:cs="Arial"/>
                <w:bCs/>
                <w:sz w:val="6"/>
                <w:szCs w:val="6"/>
              </w:rPr>
              <w:t xml:space="preserve"> </w:t>
            </w:r>
            <w:r w:rsidRPr="00DA5D97">
              <w:rPr>
                <w:rFonts w:ascii="Arial" w:hAnsi="Arial" w:cs="Arial"/>
                <w:bCs/>
                <w:sz w:val="20"/>
                <w:szCs w:val="20"/>
              </w:rPr>
              <w:t>werden als Aufsichtsführende/r für die Baustelle</w:t>
            </w:r>
          </w:p>
        </w:tc>
      </w:tr>
      <w:tr w:rsidR="00DA5D97" w:rsidRPr="00DA5D97" w14:paraId="04F43AAD" w14:textId="77777777" w:rsidTr="004911C5">
        <w:trPr>
          <w:trHeight w:val="453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15B2283F" w14:textId="77777777" w:rsidR="00DA5D97" w:rsidRPr="00DA5D97" w:rsidRDefault="00DA5D97" w:rsidP="00DA5D9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left w:val="single" w:sz="4" w:space="0" w:color="auto"/>
            </w:tcBorders>
            <w:vAlign w:val="center"/>
          </w:tcPr>
          <w:p w14:paraId="6EBEADEF" w14:textId="77777777" w:rsidR="00DA5D97" w:rsidRPr="00DA5D97" w:rsidRDefault="00775C45" w:rsidP="00DA5D97">
            <w:pPr>
              <w:pBdr>
                <w:bottom w:val="single" w:sz="12" w:space="1" w:color="auto"/>
              </w:pBdr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AG-Pflichten Baustelle"/>
                <w:tag w:val="AG-Pflichten_Baustelle"/>
                <w:id w:val="315921107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sdtContent>
            </w:sdt>
            <w:r w:rsidR="00DA5D97" w:rsidRPr="00DA5D97"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  <w:p w14:paraId="24239ABE" w14:textId="77777777" w:rsidR="00DA5D97" w:rsidRPr="00DA5D97" w:rsidRDefault="00DA5D97" w:rsidP="00DA5D9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(Anschrift der Baustelle)</w:t>
            </w:r>
          </w:p>
        </w:tc>
      </w:tr>
      <w:tr w:rsidR="00DA5D97" w:rsidRPr="00DA5D97" w14:paraId="2CF08644" w14:textId="77777777" w:rsidTr="004911C5">
        <w:trPr>
          <w:trHeight w:val="844"/>
        </w:trPr>
        <w:tc>
          <w:tcPr>
            <w:tcW w:w="92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7BB58C" w14:textId="77777777" w:rsidR="00DA5D97" w:rsidRPr="00DA5D97" w:rsidRDefault="00DA5D97" w:rsidP="00DA5D97">
            <w:pPr>
              <w:spacing w:line="360" w:lineRule="auto"/>
              <w:rPr>
                <w:rFonts w:ascii="Arial" w:hAnsi="Arial" w:cs="Arial"/>
                <w:noProof/>
                <w:sz w:val="6"/>
                <w:szCs w:val="6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gemäß § 13 Arbeitsschutzgesetz und nach § 13 der DGUG-Vorschrift 1 „Grundsätze der Prävention", hinsichtlich des Arbeits- und Gesundheitsschutzes sowie der Unfallverhütung folgende Pflichten übertragen:</w:t>
            </w:r>
          </w:p>
        </w:tc>
      </w:tr>
      <w:tr w:rsidR="00DA5D97" w:rsidRPr="00DA5D97" w14:paraId="72CC77AD" w14:textId="77777777" w:rsidTr="004911C5">
        <w:trPr>
          <w:trHeight w:val="5844"/>
        </w:trPr>
        <w:tc>
          <w:tcPr>
            <w:tcW w:w="92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A058" w14:textId="77777777" w:rsidR="00DA5D97" w:rsidRPr="00DA5D97" w:rsidRDefault="00DA5D97" w:rsidP="00DA5D97">
            <w:pPr>
              <w:numPr>
                <w:ilvl w:val="0"/>
                <w:numId w:val="1"/>
              </w:numPr>
              <w:spacing w:line="360" w:lineRule="auto"/>
              <w:ind w:left="460" w:right="411" w:hanging="28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5D97">
              <w:rPr>
                <w:rFonts w:ascii="Arial" w:hAnsi="Arial" w:cs="Arial"/>
                <w:b/>
                <w:bCs/>
                <w:sz w:val="20"/>
                <w:szCs w:val="20"/>
              </w:rPr>
              <w:t>Aufgaben</w:t>
            </w:r>
          </w:p>
          <w:p w14:paraId="302307F1" w14:textId="77777777" w:rsidR="00DA5D97" w:rsidRPr="00DA5D97" w:rsidRDefault="00DA5D97" w:rsidP="00DA5D97">
            <w:pPr>
              <w:spacing w:line="360" w:lineRule="auto"/>
              <w:ind w:left="460" w:right="4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Sie haben im Rahmen Ihrer Aufgaben als Aufsichtsführender auf Baustellen in eigener Verantwortung dafür Sorge zu tragen, dass</w:t>
            </w:r>
          </w:p>
          <w:p w14:paraId="4AF47653" w14:textId="77777777"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die Ihnen unterstellten Arbeitnehmer auf den Baustellen entsprechend den übergebenen Unterweisungsunterlagen unterwiesen werden. Die Durchführung der Unterweisung ist zu dokumentieren und vom Unterwiesenen schriftlich zu bestätigen.</w:t>
            </w:r>
          </w:p>
          <w:p w14:paraId="1F6C3CD3" w14:textId="77777777"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festgestellte Sicherheitsmängel auf der Baustelle unverzüglich beseitigt werden bzw. entsprechende Informationen und Maßnahmen zu deren Beseitigung eingeleitet werden,</w:t>
            </w:r>
          </w:p>
          <w:p w14:paraId="166628FF" w14:textId="77777777"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die Wirksamkeitskontrolle über die im Rahmen Ihrer Unterweisung vermittelten Arbeitsschutzstandards durchgeführt wird,</w:t>
            </w:r>
          </w:p>
          <w:p w14:paraId="683F76E8" w14:textId="77777777"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 xml:space="preserve">geeignete Maßnahmen (u.a. Baustellenverweis) getroffen werden, falls sich Ihnen unterstellte Arbeitnehmer wiederholt nicht an die in den Unterweisungen vermittelten Arbeitsschutzstandards halten </w:t>
            </w:r>
          </w:p>
          <w:p w14:paraId="65C18BEE" w14:textId="77777777"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eine wirksame Erste Hilfe auf der Baustelle sichergestellt ist.</w:t>
            </w:r>
          </w:p>
          <w:p w14:paraId="4D2207A5" w14:textId="77777777" w:rsidR="00DA5D97" w:rsidRPr="00DA5D97" w:rsidRDefault="00DA5D97" w:rsidP="00DA5D97">
            <w:pPr>
              <w:spacing w:line="360" w:lineRule="auto"/>
              <w:ind w:left="460" w:right="411"/>
              <w:rPr>
                <w:rFonts w:ascii="Arial" w:hAnsi="Arial" w:cs="Arial"/>
                <w:sz w:val="10"/>
                <w:szCs w:val="10"/>
              </w:rPr>
            </w:pPr>
          </w:p>
          <w:p w14:paraId="2D8C2B25" w14:textId="77777777" w:rsidR="00DA5D97" w:rsidRPr="00DA5D97" w:rsidRDefault="00DA5D97" w:rsidP="00DA5D97">
            <w:pPr>
              <w:numPr>
                <w:ilvl w:val="0"/>
                <w:numId w:val="1"/>
              </w:numPr>
              <w:spacing w:line="360" w:lineRule="auto"/>
              <w:ind w:left="460" w:right="411" w:hanging="284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b/>
                <w:bCs/>
                <w:sz w:val="20"/>
                <w:szCs w:val="20"/>
              </w:rPr>
              <w:t>Befugnisse</w:t>
            </w:r>
          </w:p>
          <w:p w14:paraId="755FFAFD" w14:textId="77777777" w:rsidR="00DA5D97" w:rsidRPr="00DA5D97" w:rsidRDefault="00DA5D97" w:rsidP="00DA5D97">
            <w:pPr>
              <w:spacing w:line="360" w:lineRule="auto"/>
              <w:ind w:left="460" w:right="4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Sie sind zur Erfüllung der vorstehenden Aufgaben befugt,</w:t>
            </w:r>
          </w:p>
          <w:p w14:paraId="7E2C9FDC" w14:textId="77777777" w:rsidR="00DA5D97" w:rsidRPr="00DA5D97" w:rsidRDefault="00DA5D97" w:rsidP="00DA5D97">
            <w:pPr>
              <w:numPr>
                <w:ilvl w:val="0"/>
                <w:numId w:val="3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 xml:space="preserve">verbindliche Weisungen gegenüber den unterstellten Mitarbeitern zu erteilen und notwendige Anschaffungen (z.B. Schutzausrüstung) bis zu einem Kostenaufwand von insgesamt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204913"/>
              </w:sdtPr>
              <w:sdtEndPr/>
              <w:sdtContent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………</w:t>
                </w:r>
              </w:sdtContent>
            </w:sdt>
            <w:r w:rsidRPr="00DA5D97">
              <w:rPr>
                <w:rFonts w:ascii="Arial" w:hAnsi="Arial" w:cs="Arial"/>
                <w:sz w:val="20"/>
                <w:szCs w:val="20"/>
              </w:rPr>
              <w:t xml:space="preserve"> Euro pro Monat zu tätigen. Sofern Anschaffungen über die v.g. Summe hinaus notwendig sind, ist unverzüglich Frau/Herr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6967154"/>
              </w:sdtPr>
              <w:sdtEndPr/>
              <w:sdtContent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…………………</w:t>
                </w:r>
                <w:proofErr w:type="gramStart"/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…….</w:t>
                </w:r>
                <w:proofErr w:type="gramEnd"/>
                <w:r w:rsidRPr="00DA5D97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  <w:r w:rsidRPr="00DA5D97">
              <w:rPr>
                <w:rFonts w:ascii="Arial" w:hAnsi="Arial" w:cs="Arial"/>
                <w:sz w:val="20"/>
                <w:szCs w:val="20"/>
              </w:rPr>
              <w:t xml:space="preserve"> zu informieren, die/der dann entsprechende Entscheidungen zu treffen hat.</w:t>
            </w:r>
          </w:p>
          <w:p w14:paraId="10FDC71E" w14:textId="77777777" w:rsidR="00DA5D97" w:rsidRPr="00DA5D97" w:rsidRDefault="00DA5D97" w:rsidP="00DA5D97">
            <w:pPr>
              <w:spacing w:line="360" w:lineRule="auto"/>
              <w:ind w:left="885" w:right="4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D97" w:rsidRPr="00DA5D97" w14:paraId="238FD93E" w14:textId="77777777" w:rsidTr="004911C5">
        <w:trPr>
          <w:trHeight w:val="850"/>
        </w:trPr>
        <w:tc>
          <w:tcPr>
            <w:tcW w:w="43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182761" w14:textId="77777777"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2"/>
                <w:szCs w:val="12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-1599408665"/>
            </w:sdtPr>
            <w:sdtEndPr/>
            <w:sdtContent>
              <w:p w14:paraId="1EAB6DB6" w14:textId="77777777" w:rsidR="00DA5D97" w:rsidRPr="00DA5D97" w:rsidRDefault="00DA5D97" w:rsidP="00DA5D97">
                <w:pPr>
                  <w:pBdr>
                    <w:bottom w:val="single" w:sz="12" w:space="1" w:color="auto"/>
                  </w:pBdr>
                  <w:ind w:right="411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19C9ECF" w14:textId="77777777" w:rsidR="00DA5D97" w:rsidRPr="00DA5D97" w:rsidRDefault="00DA5D97" w:rsidP="00DA5D97">
            <w:pP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Ort, Datum</w:t>
            </w:r>
          </w:p>
          <w:p w14:paraId="60852DCF" w14:textId="77777777"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03B4A65" w14:textId="77777777"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DA1E99F" w14:textId="77777777"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78C4603" w14:textId="77777777" w:rsidR="00DA5D97" w:rsidRPr="00DA5D97" w:rsidRDefault="00DA5D97" w:rsidP="00DA5D97">
            <w:pP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Unterschrift des Unternehmers/Geschäftsführers</w:t>
            </w:r>
          </w:p>
        </w:tc>
        <w:tc>
          <w:tcPr>
            <w:tcW w:w="4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66C559" w14:textId="77777777"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2"/>
                <w:szCs w:val="12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-1770454053"/>
            </w:sdtPr>
            <w:sdtEndPr/>
            <w:sdtContent>
              <w:p w14:paraId="50AD9C28" w14:textId="77777777" w:rsidR="00DA5D97" w:rsidRPr="00DA5D97" w:rsidRDefault="00DA5D97" w:rsidP="00DA5D97">
                <w:pPr>
                  <w:pBdr>
                    <w:bottom w:val="single" w:sz="12" w:space="1" w:color="auto"/>
                  </w:pBdr>
                  <w:ind w:right="411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F4C868B" w14:textId="77777777" w:rsidR="00DA5D97" w:rsidRPr="00DA5D97" w:rsidRDefault="00DA5D97" w:rsidP="00DA5D97">
            <w:pP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Ort, Datum</w:t>
            </w:r>
          </w:p>
          <w:p w14:paraId="25D25E6F" w14:textId="77777777"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7D9D4C" w14:textId="77777777"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8081F55" w14:textId="77777777"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AA6FEF4" w14:textId="77777777" w:rsidR="00DA5D97" w:rsidRPr="00DA5D97" w:rsidRDefault="00DA5D97" w:rsidP="00DA5D97">
            <w:pP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Unterschrift des Aufsichtsführenden</w:t>
            </w:r>
          </w:p>
        </w:tc>
      </w:tr>
    </w:tbl>
    <w:p w14:paraId="608DEA00" w14:textId="77777777" w:rsidR="00DA5D97" w:rsidRPr="00DA5D97" w:rsidRDefault="00DA5D97" w:rsidP="00DA5D97">
      <w:pPr>
        <w:tabs>
          <w:tab w:val="left" w:pos="2771"/>
        </w:tabs>
      </w:pPr>
    </w:p>
    <w:sectPr w:rsidR="00DA5D97" w:rsidRPr="00DA5D97" w:rsidSect="00DA5D97">
      <w:headerReference w:type="default" r:id="rId7"/>
      <w:footerReference w:type="default" r:id="rId8"/>
      <w:pgSz w:w="11906" w:h="16838"/>
      <w:pgMar w:top="567" w:right="1417" w:bottom="1134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F12AB" w14:textId="77777777" w:rsidR="00A521E2" w:rsidRDefault="00A521E2" w:rsidP="00DA5D97">
      <w:pPr>
        <w:spacing w:after="0" w:line="240" w:lineRule="auto"/>
      </w:pPr>
      <w:r>
        <w:separator/>
      </w:r>
    </w:p>
  </w:endnote>
  <w:endnote w:type="continuationSeparator" w:id="0">
    <w:p w14:paraId="63AC0B5B" w14:textId="77777777" w:rsidR="00A521E2" w:rsidRDefault="00A521E2" w:rsidP="00DA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913D" w14:textId="77777777" w:rsidR="00DA5D97" w:rsidRDefault="00DA5D97" w:rsidP="00DA5D97">
    <w:pPr>
      <w:spacing w:after="120"/>
      <w:ind w:right="-1"/>
      <w:jc w:val="right"/>
      <w:rPr>
        <w:rFonts w:cs="Arial"/>
        <w:color w:val="777777"/>
        <w:sz w:val="16"/>
        <w:szCs w:val="16"/>
      </w:rPr>
    </w:pPr>
    <w:r w:rsidRPr="0007772F">
      <w:rPr>
        <w:rFonts w:ascii="Futura LT Medium" w:hAnsi="Futura LT Medium"/>
        <w:noProof/>
        <w:color w:val="777777"/>
        <w:sz w:val="16"/>
        <w:szCs w:val="16"/>
        <w:lang w:eastAsia="de-DE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277AC119" wp14:editId="2B4EB074">
              <wp:simplePos x="0" y="0"/>
              <wp:positionH relativeFrom="page">
                <wp:posOffset>6918325</wp:posOffset>
              </wp:positionH>
              <wp:positionV relativeFrom="page">
                <wp:posOffset>9237290</wp:posOffset>
              </wp:positionV>
              <wp:extent cx="15240" cy="900000"/>
              <wp:effectExtent l="0" t="0" r="22860" b="14605"/>
              <wp:wrapNone/>
              <wp:docPr id="1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5240" cy="90000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B8A6AC" id="Line 68" o:spid="_x0000_s1026" style="position:absolute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4.75pt,727.35pt" to="545.95pt,7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" strokecolor="#777" strokeweight=".5pt">
              <w10:wrap anchorx="page" anchory="page"/>
            </v:line>
          </w:pict>
        </mc:Fallback>
      </mc:AlternateContent>
    </w:r>
  </w:p>
  <w:p w14:paraId="2E34C11B" w14:textId="77777777" w:rsidR="00DA5D97" w:rsidRPr="00DA5D97" w:rsidRDefault="00DA5D97" w:rsidP="00DA5D97">
    <w:pPr>
      <w:spacing w:after="120"/>
      <w:ind w:right="-1"/>
      <w:jc w:val="right"/>
      <w:rPr>
        <w:rFonts w:ascii="Futura LT Medium" w:hAnsi="Futura LT Medium"/>
        <w:color w:val="777777"/>
        <w:sz w:val="16"/>
        <w:szCs w:val="16"/>
      </w:rPr>
    </w:pPr>
    <w:r w:rsidRPr="0007772F">
      <w:rPr>
        <w:rFonts w:ascii="Futura LT Medium" w:hAnsi="Futura LT Medium"/>
        <w:noProof/>
        <w:color w:val="777777"/>
        <w:sz w:val="16"/>
        <w:szCs w:val="16"/>
        <w:lang w:eastAsia="de-DE"/>
      </w:rPr>
      <mc:AlternateContent>
        <mc:Choice Requires="wps">
          <w:drawing>
            <wp:anchor distT="0" distB="0" distL="114300" distR="114300" simplePos="0" relativeHeight="251692544" behindDoc="0" locked="0" layoutInCell="1" allowOverlap="1" wp14:anchorId="04D419DA" wp14:editId="57F06D27">
              <wp:simplePos x="0" y="0"/>
              <wp:positionH relativeFrom="page">
                <wp:posOffset>619125</wp:posOffset>
              </wp:positionH>
              <wp:positionV relativeFrom="page">
                <wp:posOffset>10229850</wp:posOffset>
              </wp:positionV>
              <wp:extent cx="3331845" cy="247650"/>
              <wp:effectExtent l="0" t="0" r="1905" b="0"/>
              <wp:wrapNone/>
              <wp:docPr id="2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184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129C52" w14:textId="77777777" w:rsidR="00DA5D97" w:rsidRPr="002000D7" w:rsidRDefault="00DA5D97" w:rsidP="00DA5D97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  <w:sz w:val="20"/>
                              <w:szCs w:val="20"/>
                            </w:rPr>
                          </w:pPr>
                          <w:r w:rsidRPr="002000D7">
                            <w:rPr>
                              <w:rFonts w:cs="Arial"/>
                              <w:color w:val="777777"/>
                              <w:sz w:val="20"/>
                              <w:szCs w:val="20"/>
                            </w:rPr>
                            <w:t>Sicherheits- und Gesundheitsschutzkoordination</w:t>
                          </w:r>
                        </w:p>
                        <w:p w14:paraId="5503C104" w14:textId="77777777" w:rsidR="00DA5D97" w:rsidRPr="00B14697" w:rsidRDefault="00DA5D97" w:rsidP="00DA5D97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  <w:p w14:paraId="0C109E62" w14:textId="77777777" w:rsidR="00DA5D97" w:rsidRPr="00B14697" w:rsidRDefault="00DA5D97" w:rsidP="00DA5D97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  <w:p w14:paraId="7498C69A" w14:textId="77777777" w:rsidR="00DA5D97" w:rsidRPr="00B14697" w:rsidRDefault="00DA5D97" w:rsidP="00DA5D97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D419DA" id="_x0000_t202" coordsize="21600,21600" o:spt="202" path="m,l,21600r21600,l21600,xe">
              <v:stroke joinstyle="miter"/>
              <v:path gradientshapeok="t" o:connecttype="rect"/>
            </v:shapetype>
            <v:shape id="Text Box 70" o:spid="_x0000_s1026" type="#_x0000_t202" style="position:absolute;left:0;text-align:left;margin-left:48.75pt;margin-top:805.5pt;width:262.35pt;height:19.5pt;z-index:25169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" filled="f" stroked="f">
              <v:textbox inset="0,,0">
                <w:txbxContent>
                  <w:p w14:paraId="30129C52" w14:textId="77777777" w:rsidR="00DA5D97" w:rsidRPr="002000D7" w:rsidRDefault="00DA5D97" w:rsidP="00DA5D97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  <w:sz w:val="20"/>
                        <w:szCs w:val="20"/>
                      </w:rPr>
                    </w:pPr>
                    <w:r w:rsidRPr="002000D7">
                      <w:rPr>
                        <w:rFonts w:cs="Arial"/>
                        <w:color w:val="777777"/>
                        <w:sz w:val="20"/>
                        <w:szCs w:val="20"/>
                      </w:rPr>
                      <w:t>Sicherheits- und Gesundheitsschutzkoordination</w:t>
                    </w:r>
                  </w:p>
                  <w:p w14:paraId="5503C104" w14:textId="77777777" w:rsidR="00DA5D97" w:rsidRPr="00B14697" w:rsidRDefault="00DA5D97" w:rsidP="00DA5D97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  <w:p w14:paraId="0C109E62" w14:textId="77777777" w:rsidR="00DA5D97" w:rsidRPr="00B14697" w:rsidRDefault="00DA5D97" w:rsidP="00DA5D97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  <w:p w14:paraId="7498C69A" w14:textId="77777777" w:rsidR="00DA5D97" w:rsidRPr="00B14697" w:rsidRDefault="00DA5D97" w:rsidP="00DA5D97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cs="Arial"/>
        <w:color w:val="777777"/>
        <w:sz w:val="16"/>
        <w:szCs w:val="16"/>
      </w:rPr>
      <w:t>S</w:t>
    </w:r>
    <w:r w:rsidRPr="00B14697">
      <w:rPr>
        <w:rFonts w:cs="Arial"/>
        <w:color w:val="777777"/>
        <w:sz w:val="16"/>
        <w:szCs w:val="16"/>
      </w:rPr>
      <w:t xml:space="preserve">eite </w:t>
    </w:r>
    <w:r w:rsidRPr="00B14697">
      <w:rPr>
        <w:rFonts w:cs="Arial"/>
        <w:color w:val="777777"/>
        <w:sz w:val="16"/>
        <w:szCs w:val="16"/>
      </w:rPr>
      <w:fldChar w:fldCharType="begin"/>
    </w:r>
    <w:r w:rsidRPr="00B14697">
      <w:rPr>
        <w:rFonts w:cs="Arial"/>
        <w:color w:val="777777"/>
        <w:sz w:val="16"/>
        <w:szCs w:val="16"/>
      </w:rPr>
      <w:instrText xml:space="preserve"> PAGE </w:instrText>
    </w:r>
    <w:r w:rsidRPr="00B14697">
      <w:rPr>
        <w:rFonts w:cs="Arial"/>
        <w:color w:val="777777"/>
        <w:sz w:val="16"/>
        <w:szCs w:val="16"/>
      </w:rPr>
      <w:fldChar w:fldCharType="separate"/>
    </w:r>
    <w:r w:rsidR="00A521E2">
      <w:rPr>
        <w:rFonts w:cs="Arial"/>
        <w:noProof/>
        <w:color w:val="777777"/>
        <w:sz w:val="16"/>
        <w:szCs w:val="16"/>
      </w:rPr>
      <w:t>2</w:t>
    </w:r>
    <w:r w:rsidRPr="00B14697">
      <w:rPr>
        <w:rFonts w:cs="Arial"/>
        <w:color w:val="777777"/>
        <w:sz w:val="16"/>
        <w:szCs w:val="16"/>
      </w:rPr>
      <w:fldChar w:fldCharType="end"/>
    </w:r>
    <w:r w:rsidRPr="0007772F">
      <w:rPr>
        <w:rFonts w:ascii="Futura LT Medium" w:hAnsi="Futura LT Medium"/>
        <w:noProof/>
        <w:color w:val="777777"/>
        <w:sz w:val="16"/>
        <w:szCs w:val="16"/>
        <w:lang w:eastAsia="de-DE"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3D984A68" wp14:editId="166B5E70">
              <wp:simplePos x="0" y="0"/>
              <wp:positionH relativeFrom="page">
                <wp:posOffset>618490</wp:posOffset>
              </wp:positionH>
              <wp:positionV relativeFrom="page">
                <wp:posOffset>10142220</wp:posOffset>
              </wp:positionV>
              <wp:extent cx="6299835" cy="4445"/>
              <wp:effectExtent l="0" t="0" r="24765" b="33655"/>
              <wp:wrapSquare wrapText="bothSides"/>
              <wp:docPr id="7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99835" cy="444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97339" id="Line 69" o:spid="_x0000_s1026" style="position:absolute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7pt,798.6pt" to="544.75pt,7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" strokecolor="#777" strokeweight=".5pt">
              <w10:wrap type="square" anchorx="page" anchory="page"/>
            </v:line>
          </w:pict>
        </mc:Fallback>
      </mc:AlternateContent>
    </w:r>
  </w:p>
  <w:p w14:paraId="38E0EA85" w14:textId="77777777" w:rsidR="00DA5D97" w:rsidRDefault="00DA5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73450" w14:textId="77777777" w:rsidR="00A521E2" w:rsidRDefault="00A521E2" w:rsidP="00DA5D97">
      <w:pPr>
        <w:spacing w:after="0" w:line="240" w:lineRule="auto"/>
      </w:pPr>
      <w:r>
        <w:separator/>
      </w:r>
    </w:p>
  </w:footnote>
  <w:footnote w:type="continuationSeparator" w:id="0">
    <w:p w14:paraId="56E4D7FA" w14:textId="77777777" w:rsidR="00A521E2" w:rsidRDefault="00A521E2" w:rsidP="00DA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31E4" w14:textId="438F8D7E" w:rsidR="00DA5D97" w:rsidRDefault="00DA5D97" w:rsidP="00DA5D97">
    <w:pPr>
      <w:pStyle w:val="Kopfzeile"/>
    </w:pPr>
  </w:p>
  <w:p w14:paraId="2382F87B" w14:textId="77777777" w:rsidR="00DA5D97" w:rsidRDefault="00DA5D97" w:rsidP="00DA5D97">
    <w:pPr>
      <w:pStyle w:val="Kopfzeile"/>
      <w:ind w:left="-142" w:hanging="284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48512" behindDoc="1" locked="0" layoutInCell="1" allowOverlap="1" wp14:anchorId="02B9FEBA" wp14:editId="346DDEE4">
              <wp:simplePos x="0" y="0"/>
              <wp:positionH relativeFrom="column">
                <wp:posOffset>-82550</wp:posOffset>
              </wp:positionH>
              <wp:positionV relativeFrom="paragraph">
                <wp:posOffset>77470</wp:posOffset>
              </wp:positionV>
              <wp:extent cx="0" cy="899795"/>
              <wp:effectExtent l="0" t="0" r="19050" b="14605"/>
              <wp:wrapNone/>
              <wp:docPr id="16" name="Gerade Verbindung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2C5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B4FAB5" id="Gerade Verbindung 16" o:spid="_x0000_s1026" style="position:absolute;z-index:-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5pt,6.1pt" to="-6.5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" strokecolor="#002c5f" strokeweight=".5pt"/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760CA8F1" wp14:editId="5EBA2DC5">
              <wp:simplePos x="0" y="0"/>
              <wp:positionH relativeFrom="column">
                <wp:posOffset>-85469</wp:posOffset>
              </wp:positionH>
              <wp:positionV relativeFrom="paragraph">
                <wp:posOffset>74181</wp:posOffset>
              </wp:positionV>
              <wp:extent cx="6299693" cy="0"/>
              <wp:effectExtent l="0" t="0" r="25400" b="19050"/>
              <wp:wrapNone/>
              <wp:docPr id="17" name="Gerade Verbindung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693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2C5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70A3BC" id="Gerade Verbindung 17" o:spid="_x0000_s1026" style="position:absolute;z-index:-251652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75pt,5.85pt" to="489.3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" strokecolor="#002c5f" strokeweight=".5pt"/>
          </w:pict>
        </mc:Fallback>
      </mc:AlternateContent>
    </w:r>
    <w:r>
      <w:ptab w:relativeTo="margin" w:alignment="center" w:leader="none"/>
    </w:r>
  </w:p>
  <w:tbl>
    <w:tblPr>
      <w:tblW w:w="9639" w:type="dxa"/>
      <w:tblInd w:w="250" w:type="dxa"/>
      <w:tblLayout w:type="fixed"/>
      <w:tblLook w:val="04A0" w:firstRow="1" w:lastRow="0" w:firstColumn="1" w:lastColumn="0" w:noHBand="0" w:noVBand="1"/>
    </w:tblPr>
    <w:tblGrid>
      <w:gridCol w:w="2454"/>
      <w:gridCol w:w="7185"/>
    </w:tblGrid>
    <w:tr w:rsidR="00DA5D97" w:rsidRPr="00377DCC" w14:paraId="2A2A9EDE" w14:textId="77777777" w:rsidTr="00726E0F">
      <w:trPr>
        <w:trHeight w:val="243"/>
      </w:trPr>
      <w:tc>
        <w:tcPr>
          <w:tcW w:w="1985" w:type="dxa"/>
          <w:hideMark/>
        </w:tcPr>
        <w:p w14:paraId="72835BE0" w14:textId="4D72AE25" w:rsidR="00DA5D97" w:rsidRPr="00377DCC" w:rsidRDefault="00736B1C" w:rsidP="00A521E2">
          <w:pPr>
            <w:spacing w:line="240" w:lineRule="auto"/>
            <w:rPr>
              <w:rFonts w:ascii="Arial" w:hAnsi="Arial" w:cs="Arial"/>
              <w:color w:val="777777"/>
              <w:sz w:val="20"/>
              <w:szCs w:val="20"/>
            </w:rPr>
          </w:pPr>
          <w:r>
            <w:rPr>
              <w:rFonts w:ascii="Arial" w:hAnsi="Arial" w:cs="Arial"/>
              <w:color w:val="777777"/>
              <w:sz w:val="20"/>
              <w:szCs w:val="20"/>
            </w:rPr>
            <w:t>XXX</w:t>
          </w:r>
          <w:r w:rsidR="00DA5D97" w:rsidRPr="00377DCC">
            <w:rPr>
              <w:rFonts w:ascii="Arial" w:hAnsi="Arial" w:cs="Arial"/>
              <w:color w:val="777777"/>
              <w:sz w:val="20"/>
              <w:szCs w:val="20"/>
            </w:rPr>
            <w:t xml:space="preserve">-Nr.:  </w:t>
          </w:r>
        </w:p>
      </w:tc>
      <w:tc>
        <w:tcPr>
          <w:tcW w:w="5811" w:type="dxa"/>
          <w:hideMark/>
        </w:tcPr>
        <w:p w14:paraId="34688E5F" w14:textId="77777777" w:rsidR="00DA5D97" w:rsidRPr="00377DCC" w:rsidRDefault="00A521E2" w:rsidP="00DA5D97">
          <w:pPr>
            <w:spacing w:line="240" w:lineRule="auto"/>
            <w:rPr>
              <w:rFonts w:ascii="Arial" w:hAnsi="Arial" w:cs="Arial"/>
              <w:color w:val="777777"/>
              <w:sz w:val="20"/>
              <w:szCs w:val="20"/>
            </w:rPr>
          </w:pPr>
          <w:r w:rsidRPr="00A521E2">
            <w:rPr>
              <w:rFonts w:ascii="Arial" w:hAnsi="Arial" w:cs="Arial"/>
              <w:color w:val="777777"/>
              <w:sz w:val="20"/>
              <w:szCs w:val="20"/>
            </w:rPr>
            <w:t>Köln, THK, Campus Deutz, Gebäude B</w:t>
          </w:r>
        </w:p>
      </w:tc>
    </w:tr>
  </w:tbl>
  <w:p w14:paraId="401D61A5" w14:textId="77777777" w:rsidR="00DA5D97" w:rsidRDefault="00DA5D97" w:rsidP="00A521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675C8"/>
    <w:multiLevelType w:val="hybridMultilevel"/>
    <w:tmpl w:val="4322BB34"/>
    <w:lvl w:ilvl="0" w:tplc="50D43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52F42"/>
    <w:multiLevelType w:val="hybridMultilevel"/>
    <w:tmpl w:val="5C96772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>
      <w:start w:val="1"/>
      <w:numFmt w:val="lowerRoman"/>
      <w:lvlText w:val="%3."/>
      <w:lvlJc w:val="right"/>
      <w:pPr>
        <w:ind w:left="2084" w:hanging="180"/>
      </w:pPr>
    </w:lvl>
    <w:lvl w:ilvl="3" w:tplc="0407000F">
      <w:start w:val="1"/>
      <w:numFmt w:val="decimal"/>
      <w:lvlText w:val="%4."/>
      <w:lvlJc w:val="left"/>
      <w:pPr>
        <w:ind w:left="2804" w:hanging="360"/>
      </w:pPr>
    </w:lvl>
    <w:lvl w:ilvl="4" w:tplc="04070019">
      <w:start w:val="1"/>
      <w:numFmt w:val="lowerLetter"/>
      <w:lvlText w:val="%5."/>
      <w:lvlJc w:val="left"/>
      <w:pPr>
        <w:ind w:left="3524" w:hanging="360"/>
      </w:pPr>
    </w:lvl>
    <w:lvl w:ilvl="5" w:tplc="0407001B">
      <w:start w:val="1"/>
      <w:numFmt w:val="lowerRoman"/>
      <w:lvlText w:val="%6."/>
      <w:lvlJc w:val="right"/>
      <w:pPr>
        <w:ind w:left="4244" w:hanging="180"/>
      </w:pPr>
    </w:lvl>
    <w:lvl w:ilvl="6" w:tplc="0407000F">
      <w:start w:val="1"/>
      <w:numFmt w:val="decimal"/>
      <w:lvlText w:val="%7."/>
      <w:lvlJc w:val="left"/>
      <w:pPr>
        <w:ind w:left="4964" w:hanging="360"/>
      </w:pPr>
    </w:lvl>
    <w:lvl w:ilvl="7" w:tplc="04070019">
      <w:start w:val="1"/>
      <w:numFmt w:val="lowerLetter"/>
      <w:lvlText w:val="%8."/>
      <w:lvlJc w:val="left"/>
      <w:pPr>
        <w:ind w:left="5684" w:hanging="360"/>
      </w:pPr>
    </w:lvl>
    <w:lvl w:ilvl="8" w:tplc="0407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58A5023"/>
    <w:multiLevelType w:val="hybridMultilevel"/>
    <w:tmpl w:val="4AFE4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555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393802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090227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21E2"/>
    <w:rsid w:val="001877E2"/>
    <w:rsid w:val="00226878"/>
    <w:rsid w:val="00292D1B"/>
    <w:rsid w:val="003A4852"/>
    <w:rsid w:val="004911C5"/>
    <w:rsid w:val="004C0D72"/>
    <w:rsid w:val="005F7B39"/>
    <w:rsid w:val="006627F4"/>
    <w:rsid w:val="00693BC4"/>
    <w:rsid w:val="00736B1C"/>
    <w:rsid w:val="00775C45"/>
    <w:rsid w:val="007D1A44"/>
    <w:rsid w:val="00A0105E"/>
    <w:rsid w:val="00A521E2"/>
    <w:rsid w:val="00AD52E6"/>
    <w:rsid w:val="00B571A4"/>
    <w:rsid w:val="00B84289"/>
    <w:rsid w:val="00C070A4"/>
    <w:rsid w:val="00C40CAA"/>
    <w:rsid w:val="00D047D4"/>
    <w:rsid w:val="00DA5D97"/>
    <w:rsid w:val="00F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022ABD"/>
  <w15:docId w15:val="{558607FB-8350-4547-8E40-C0FDC4BA1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DA5D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DA5D97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DA5D97"/>
    <w:rPr>
      <w:color w:val="808080"/>
    </w:rPr>
  </w:style>
  <w:style w:type="paragraph" w:styleId="Kopfzeile">
    <w:name w:val="header"/>
    <w:basedOn w:val="Standard"/>
    <w:link w:val="KopfzeileZchn"/>
    <w:unhideWhenUsed/>
    <w:rsid w:val="00DA5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5D97"/>
  </w:style>
  <w:style w:type="paragraph" w:styleId="Fuzeile">
    <w:name w:val="footer"/>
    <w:basedOn w:val="Standard"/>
    <w:link w:val="FuzeileZchn"/>
    <w:uiPriority w:val="99"/>
    <w:unhideWhenUsed/>
    <w:rsid w:val="00DA5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5D97"/>
  </w:style>
  <w:style w:type="table" w:customStyle="1" w:styleId="Tabellenraster1">
    <w:name w:val="Tabellenraster1"/>
    <w:basedOn w:val="NormaleTabelle"/>
    <w:next w:val="Tabellenraster"/>
    <w:uiPriority w:val="59"/>
    <w:rsid w:val="00DA5D97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2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21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Arbeitsschutz%20-%20Sigeko\00%20Fachbereich\20000%20SiGeKo\22000%20Planungsphase\22300%20Arbeitsschutz-Dokumente\22330%20Vorlagen%20Dokumente\22333%20Formulare\01%20Formulare_Auftragnehmer\F2%20Betriebliche%20Auskunft%20Teil%20B%20(Baustell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228D57AF0149E6B26B8C5C4D1278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44DE33-51A7-4A6D-B5F6-9409C264FED0}"/>
      </w:docPartPr>
      <w:docPartBody>
        <w:p w:rsidR="000A3A58" w:rsidRDefault="000A3A58">
          <w:pPr>
            <w:pStyle w:val="22228D57AF0149E6B26B8C5C4D127868"/>
          </w:pPr>
          <w:r>
            <w:rPr>
              <w:rStyle w:val="Platzhaltertext"/>
            </w:rPr>
            <w:t>…</w:t>
          </w:r>
        </w:p>
      </w:docPartBody>
    </w:docPart>
    <w:docPart>
      <w:docPartPr>
        <w:name w:val="BB1A85C85E0E4EA18DDF6754346D94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6AA316-98AB-4395-9CAE-0C3D16A31936}"/>
      </w:docPartPr>
      <w:docPartBody>
        <w:p w:rsidR="000A3A58" w:rsidRDefault="000A3A58">
          <w:pPr>
            <w:pStyle w:val="BB1A85C85E0E4EA18DDF6754346D94E8"/>
          </w:pPr>
          <w:r>
            <w:rPr>
              <w:rFonts w:cs="Arial"/>
              <w:sz w:val="20"/>
              <w:szCs w:val="20"/>
            </w:rPr>
            <w:t>…</w:t>
          </w:r>
        </w:p>
      </w:docPartBody>
    </w:docPart>
    <w:docPart>
      <w:docPartPr>
        <w:name w:val="C34116CD1F944FFB9B1B9091918B90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9260F8-0933-471E-9FDC-B8C91F85DFD6}"/>
      </w:docPartPr>
      <w:docPartBody>
        <w:p w:rsidR="000A3A58" w:rsidRDefault="000A3A58">
          <w:pPr>
            <w:pStyle w:val="C34116CD1F944FFB9B1B9091918B9008"/>
          </w:pPr>
          <w:r>
            <w:rPr>
              <w:rStyle w:val="Platzhaltertext"/>
            </w:rPr>
            <w:t>…</w:t>
          </w:r>
        </w:p>
      </w:docPartBody>
    </w:docPart>
    <w:docPart>
      <w:docPartPr>
        <w:name w:val="861F15F20EB845AB9253C263CF9B23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D78FBC-F0CE-4E9D-A406-57EC6BD68626}"/>
      </w:docPartPr>
      <w:docPartBody>
        <w:p w:rsidR="000A3A58" w:rsidRDefault="000A3A58">
          <w:pPr>
            <w:pStyle w:val="861F15F20EB845AB9253C263CF9B2356"/>
          </w:pPr>
          <w:r>
            <w:rPr>
              <w:rFonts w:cs="Arial"/>
              <w:sz w:val="20"/>
              <w:szCs w:val="20"/>
            </w:rPr>
            <w:t>…</w:t>
          </w:r>
        </w:p>
      </w:docPartBody>
    </w:docPart>
    <w:docPart>
      <w:docPartPr>
        <w:name w:val="8A8BB731990847DBA8415ADDB0072A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86A702-B8DD-4E87-9F07-74901FDFFC34}"/>
      </w:docPartPr>
      <w:docPartBody>
        <w:p w:rsidR="000A3A58" w:rsidRDefault="000A3A58">
          <w:pPr>
            <w:pStyle w:val="8A8BB731990847DBA8415ADDB0072AC3"/>
          </w:pPr>
          <w:r>
            <w:rPr>
              <w:rFonts w:cs="Arial"/>
              <w:sz w:val="20"/>
              <w:szCs w:val="20"/>
            </w:rPr>
            <w:t>…</w:t>
          </w:r>
        </w:p>
      </w:docPartBody>
    </w:docPart>
    <w:docPart>
      <w:docPartPr>
        <w:name w:val="6C44D3A5EA324DF0BE6C123CE44C6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F87F9-A8F8-462A-8B9B-8C9682EF5028}"/>
      </w:docPartPr>
      <w:docPartBody>
        <w:p w:rsidR="000A3A58" w:rsidRDefault="000A3A58">
          <w:pPr>
            <w:pStyle w:val="6C44D3A5EA324DF0BE6C123CE44C6B89"/>
          </w:pPr>
          <w:r>
            <w:rPr>
              <w:rStyle w:val="Platzhaltertext"/>
              <w:sz w:val="20"/>
              <w:szCs w:val="20"/>
            </w:rPr>
            <w:t>…</w:t>
          </w:r>
        </w:p>
      </w:docPartBody>
    </w:docPart>
    <w:docPart>
      <w:docPartPr>
        <w:name w:val="22B41F6215BC4F8EB22D2904A77D38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5CADB7-5A6A-4807-934A-6FB286E267F6}"/>
      </w:docPartPr>
      <w:docPartBody>
        <w:p w:rsidR="000A3A58" w:rsidRDefault="000A3A58">
          <w:pPr>
            <w:pStyle w:val="22B41F6215BC4F8EB22D2904A77D3888"/>
          </w:pPr>
          <w:r>
            <w:rPr>
              <w:rStyle w:val="Platzhaltertext"/>
              <w:sz w:val="20"/>
              <w:szCs w:val="20"/>
            </w:rPr>
            <w:t>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A58"/>
    <w:rsid w:val="000A3A58"/>
    <w:rsid w:val="00D0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22228D57AF0149E6B26B8C5C4D127868">
    <w:name w:val="22228D57AF0149E6B26B8C5C4D127868"/>
  </w:style>
  <w:style w:type="paragraph" w:customStyle="1" w:styleId="BB1A85C85E0E4EA18DDF6754346D94E8">
    <w:name w:val="BB1A85C85E0E4EA18DDF6754346D94E8"/>
  </w:style>
  <w:style w:type="paragraph" w:customStyle="1" w:styleId="C34116CD1F944FFB9B1B9091918B9008">
    <w:name w:val="C34116CD1F944FFB9B1B9091918B9008"/>
  </w:style>
  <w:style w:type="paragraph" w:customStyle="1" w:styleId="861F15F20EB845AB9253C263CF9B2356">
    <w:name w:val="861F15F20EB845AB9253C263CF9B2356"/>
  </w:style>
  <w:style w:type="paragraph" w:customStyle="1" w:styleId="8A8BB731990847DBA8415ADDB0072AC3">
    <w:name w:val="8A8BB731990847DBA8415ADDB0072AC3"/>
  </w:style>
  <w:style w:type="paragraph" w:customStyle="1" w:styleId="6C44D3A5EA324DF0BE6C123CE44C6B89">
    <w:name w:val="6C44D3A5EA324DF0BE6C123CE44C6B89"/>
  </w:style>
  <w:style w:type="paragraph" w:customStyle="1" w:styleId="22B41F6215BC4F8EB22D2904A77D3888">
    <w:name w:val="22B41F6215BC4F8EB22D2904A77D38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FC8A1B8C3D9543B402AE1BA7E15FB9" ma:contentTypeVersion="25" ma:contentTypeDescription="Ein neues Dokument erstellen." ma:contentTypeScope="" ma:versionID="d2b1411b844582c53cd539901b7a60f7">
  <xsd:schema xmlns:xsd="http://www.w3.org/2001/XMLSchema" xmlns:xs="http://www.w3.org/2001/XMLSchema" xmlns:p="http://schemas.microsoft.com/office/2006/metadata/properties" xmlns:ns2="de08f2b4-f8f7-4333-8228-893bfa7aab1b" xmlns:ns3="bd632903-6938-4d88-b5f1-9ce2e67909dc" xmlns:ns4="http://schemas.yourtime-solutions.com/yourMAIL/v1" targetNamespace="http://schemas.microsoft.com/office/2006/metadata/properties" ma:root="true" ma:fieldsID="c5bf9bf13d4020f67ba316735870704d" ns2:_="" ns3:_="" ns4:_="">
    <xsd:import namespace="de08f2b4-f8f7-4333-8228-893bfa7aab1b"/>
    <xsd:import namespace="bd632903-6938-4d88-b5f1-9ce2e67909dc"/>
    <xsd:import namespace="http://schemas.yourtime-solutions.com/yourMAIL/v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4:yM_Subject" minOccurs="0"/>
                <xsd:element ref="ns4:yM_FromName" minOccurs="0"/>
                <xsd:element ref="ns4:yM_FromAddress" minOccurs="0"/>
                <xsd:element ref="ns4:yM_ToName" minOccurs="0"/>
                <xsd:element ref="ns4:yM_ToAddress" minOccurs="0"/>
                <xsd:element ref="ns4:yM_CcName" minOccurs="0"/>
                <xsd:element ref="ns4:yM_CcAddress" minOccurs="0"/>
                <xsd:element ref="ns4:yM_AttachmentNames" minOccurs="0"/>
                <xsd:element ref="ns4:yM_Body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8f2b4-f8f7-4333-8228-893bfa7aab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999ab50c-7ef9-4b43-9e4a-8f25e37e22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32903-6938-4d88-b5f1-9ce2e67909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87c8368-56de-442f-860c-f7146e334503}" ma:internalName="TaxCatchAll" ma:showField="CatchAllData" ma:web="bd632903-6938-4d88-b5f1-9ce2e6790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yourtime-solutions.com/yourMAIL/v1" elementFormDefault="qualified">
    <xsd:import namespace="http://schemas.microsoft.com/office/2006/documentManagement/types"/>
    <xsd:import namespace="http://schemas.microsoft.com/office/infopath/2007/PartnerControls"/>
    <xsd:element name="yM_Subject" ma:index="23" nillable="true" ma:displayName="Subject" ma:internalName="yM_Subject">
      <xsd:simpleType>
        <xsd:restriction base="dms:Text"/>
      </xsd:simpleType>
    </xsd:element>
    <xsd:element name="yM_FromName" ma:index="24" nillable="true" ma:displayName="From Name" ma:internalName="yM_FromName">
      <xsd:simpleType>
        <xsd:restriction base="dms:Text"/>
      </xsd:simpleType>
    </xsd:element>
    <xsd:element name="yM_FromAddress" ma:index="25" nillable="true" ma:displayName="From Address" ma:internalName="yM_FromAddress">
      <xsd:simpleType>
        <xsd:restriction base="dms:Text"/>
      </xsd:simpleType>
    </xsd:element>
    <xsd:element name="yM_ToName" ma:index="26" nillable="true" ma:displayName="To Name" ma:internalName="yM_ToName">
      <xsd:simpleType>
        <xsd:restriction base="dms:Note">
          <xsd:maxLength value="255"/>
        </xsd:restriction>
      </xsd:simpleType>
    </xsd:element>
    <xsd:element name="yM_ToAddress" ma:index="27" nillable="true" ma:displayName="To Address" ma:internalName="yM_ToAddress">
      <xsd:simpleType>
        <xsd:restriction base="dms:Note">
          <xsd:maxLength value="255"/>
        </xsd:restriction>
      </xsd:simpleType>
    </xsd:element>
    <xsd:element name="yM_CcName" ma:index="28" nillable="true" ma:displayName="Cc Name" ma:internalName="yM_CcName">
      <xsd:simpleType>
        <xsd:restriction base="dms:Note">
          <xsd:maxLength value="255"/>
        </xsd:restriction>
      </xsd:simpleType>
    </xsd:element>
    <xsd:element name="yM_CcAddress" ma:index="29" nillable="true" ma:displayName="Cc Address" ma:internalName="yM_CcAddress">
      <xsd:simpleType>
        <xsd:restriction base="dms:Note">
          <xsd:maxLength value="255"/>
        </xsd:restriction>
      </xsd:simpleType>
    </xsd:element>
    <xsd:element name="yM_AttachmentNames" ma:index="30" nillable="true" ma:displayName="Attachments" ma:internalName="yM_AttachmentNames">
      <xsd:simpleType>
        <xsd:restriction base="dms:Note">
          <xsd:maxLength value="255"/>
        </xsd:restriction>
      </xsd:simpleType>
    </xsd:element>
    <xsd:element name="yM_Body" ma:index="31" nillable="true" ma:displayName="E-Mail Body" ma:internalName="yM_Bod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e08f2b4-f8f7-4333-8228-893bfa7aab1b" xsi:nil="true"/>
    <lcf76f155ced4ddcb4097134ff3c332f xmlns="de08f2b4-f8f7-4333-8228-893bfa7aab1b">
      <Terms xmlns="http://schemas.microsoft.com/office/infopath/2007/PartnerControls"/>
    </lcf76f155ced4ddcb4097134ff3c332f>
    <yM_ToName xmlns="http://schemas.yourtime-solutions.com/yourMAIL/v1" xsi:nil="true"/>
    <yM_Subject xmlns="http://schemas.yourtime-solutions.com/yourMAIL/v1" xsi:nil="true"/>
    <yM_CcAddress xmlns="http://schemas.yourtime-solutions.com/yourMAIL/v1" xsi:nil="true"/>
    <yM_AttachmentNames xmlns="http://schemas.yourtime-solutions.com/yourMAIL/v1" xsi:nil="true"/>
    <yM_Body xmlns="http://schemas.yourtime-solutions.com/yourMAIL/v1" xsi:nil="true"/>
    <yM_ToAddress xmlns="http://schemas.yourtime-solutions.com/yourMAIL/v1" xsi:nil="true"/>
    <TaxCatchAll xmlns="bd632903-6938-4d88-b5f1-9ce2e67909dc" xsi:nil="true"/>
    <yM_CcName xmlns="http://schemas.yourtime-solutions.com/yourMAIL/v1" xsi:nil="true"/>
    <yM_FromName xmlns="http://schemas.yourtime-solutions.com/yourMAIL/v1" xsi:nil="true"/>
    <yM_FromAddress xmlns="http://schemas.yourtime-solutions.com/yourMAIL/v1" xsi:nil="true"/>
  </documentManagement>
</p:properties>
</file>

<file path=customXml/itemProps1.xml><?xml version="1.0" encoding="utf-8"?>
<ds:datastoreItem xmlns:ds="http://schemas.openxmlformats.org/officeDocument/2006/customXml" ds:itemID="{463F42DE-2CAC-4C17-8A81-35A2F17B2EEB}"/>
</file>

<file path=customXml/itemProps2.xml><?xml version="1.0" encoding="utf-8"?>
<ds:datastoreItem xmlns:ds="http://schemas.openxmlformats.org/officeDocument/2006/customXml" ds:itemID="{7967E3AA-6F8B-4432-AC31-64422DF1DA70}"/>
</file>

<file path=customXml/itemProps3.xml><?xml version="1.0" encoding="utf-8"?>
<ds:datastoreItem xmlns:ds="http://schemas.openxmlformats.org/officeDocument/2006/customXml" ds:itemID="{D17FCD81-A7C1-439E-B9FD-55442A65EE1B}"/>
</file>

<file path=docProps/app.xml><?xml version="1.0" encoding="utf-8"?>
<Properties xmlns="http://schemas.openxmlformats.org/officeDocument/2006/extended-properties" xmlns:vt="http://schemas.openxmlformats.org/officeDocument/2006/docPropsVTypes">
  <Template>F2 Betriebliche Auskunft Teil B (Baustelle).dotx</Template>
  <TotalTime>0</TotalTime>
  <Pages>2</Pages>
  <Words>478</Words>
  <Characters>3016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Kempen Krause Ingenieure GmbH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SiGeKo</dc:creator>
  <cp:lastModifiedBy>Elmar Breuer</cp:lastModifiedBy>
  <cp:revision>3</cp:revision>
  <dcterms:created xsi:type="dcterms:W3CDTF">2023-05-04T07:57:00Z</dcterms:created>
  <dcterms:modified xsi:type="dcterms:W3CDTF">2025-07-07T10:26:00Z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0x01010011FC8A1B8C3D9543B402AE1BA7E15FB9</vt:lpwstr>
  </property>
</Properties>
</file>